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88A3D" w14:textId="77777777" w:rsidR="00080C3E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William BROWN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721C2D2F" w14:textId="77777777" w:rsidR="00080C3E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Monk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York.</w:t>
      </w:r>
    </w:p>
    <w:p w14:paraId="3DFE5AFC" w14:textId="77777777" w:rsidR="00080C3E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F55993" w14:textId="77777777" w:rsidR="00080C3E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A490D" w14:textId="77777777" w:rsidR="00080C3E" w:rsidRPr="00FF328A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1A5139BD" w14:textId="77777777" w:rsidR="00080C3E" w:rsidRPr="00FF328A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3920BC1C" w14:textId="77777777" w:rsidR="00080C3E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37DD5DB5" w14:textId="77777777" w:rsidR="00080C3E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60B2EF" w14:textId="77777777" w:rsidR="00080C3E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BD4DEC" w14:textId="77777777" w:rsidR="00080C3E" w:rsidRPr="00FF328A" w:rsidRDefault="00080C3E" w:rsidP="00080C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0C400D9E" w14:textId="03631B13" w:rsidR="00BA00AB" w:rsidRPr="00080C3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80C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EF090" w14:textId="77777777" w:rsidR="00080C3E" w:rsidRDefault="00080C3E" w:rsidP="009139A6">
      <w:r>
        <w:separator/>
      </w:r>
    </w:p>
  </w:endnote>
  <w:endnote w:type="continuationSeparator" w:id="0">
    <w:p w14:paraId="11CF62B9" w14:textId="77777777" w:rsidR="00080C3E" w:rsidRDefault="00080C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90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818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44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71B87" w14:textId="77777777" w:rsidR="00080C3E" w:rsidRDefault="00080C3E" w:rsidP="009139A6">
      <w:r>
        <w:separator/>
      </w:r>
    </w:p>
  </w:footnote>
  <w:footnote w:type="continuationSeparator" w:id="0">
    <w:p w14:paraId="207F5758" w14:textId="77777777" w:rsidR="00080C3E" w:rsidRDefault="00080C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90C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5DA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8D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666E0"/>
    <w:rsid w:val="00080C3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A86FC"/>
  <w15:chartTrackingRefBased/>
  <w15:docId w15:val="{2BB2D4A1-DA94-4F83-AEAD-31DBF29A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2021-09-28T20:02:00Z</dcterms:created>
  <dcterms:modified xsi:type="dcterms:W3CDTF">2021-09-28T20:03:00Z</dcterms:modified>
</cp:coreProperties>
</file>